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3A1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Margery ROIGGER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B175DD8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1A77DF98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03C97F92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John(q.v.).</w:t>
      </w:r>
    </w:p>
    <w:p w14:paraId="642FC41A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782FEE7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17799526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2E5B933F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They made a plaint of trespass against John Rowe of Kingsbridge,</w:t>
      </w:r>
    </w:p>
    <w:p w14:paraId="0A2C9375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Devon(q.v.).   (ibid.)</w:t>
      </w:r>
    </w:p>
    <w:p w14:paraId="6B21B27D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06C94E17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</w:p>
    <w:p w14:paraId="73C57263" w14:textId="77777777" w:rsidR="00131AB3" w:rsidRDefault="00131AB3" w:rsidP="00131AB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3B680C3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C6F7A" w14:textId="77777777" w:rsidR="00131AB3" w:rsidRDefault="00131AB3" w:rsidP="009139A6">
      <w:r>
        <w:separator/>
      </w:r>
    </w:p>
  </w:endnote>
  <w:endnote w:type="continuationSeparator" w:id="0">
    <w:p w14:paraId="72190CE3" w14:textId="77777777" w:rsidR="00131AB3" w:rsidRDefault="00131A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504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5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FA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71343" w14:textId="77777777" w:rsidR="00131AB3" w:rsidRDefault="00131AB3" w:rsidP="009139A6">
      <w:r>
        <w:separator/>
      </w:r>
    </w:p>
  </w:footnote>
  <w:footnote w:type="continuationSeparator" w:id="0">
    <w:p w14:paraId="34CF13CB" w14:textId="77777777" w:rsidR="00131AB3" w:rsidRDefault="00131A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2F0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231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F6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AB3"/>
    <w:rsid w:val="000666E0"/>
    <w:rsid w:val="00131AB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D775F"/>
  <w15:chartTrackingRefBased/>
  <w15:docId w15:val="{6E8F2294-6EF6-41EA-8054-60683051F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1A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2024-01-24T17:05:00Z</dcterms:created>
  <dcterms:modified xsi:type="dcterms:W3CDTF">2024-01-24T17:05:00Z</dcterms:modified>
</cp:coreProperties>
</file>